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12760E18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SP-211327</w:t>
      </w:r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BD39AD" w:rsidRDefault="00C21027" w:rsidP="001E6A74">
      <w:pPr>
        <w:tabs>
          <w:tab w:val="right" w:pos="9638"/>
        </w:tabs>
      </w:pPr>
    </w:p>
    <w:p w14:paraId="73676626" w14:textId="26343498" w:rsidR="003731E7" w:rsidRDefault="003731E7" w:rsidP="003731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EA3ABD">
        <w:rPr>
          <w:rFonts w:ascii="Arial" w:hAnsi="Arial" w:cs="Arial"/>
          <w:b/>
          <w:sz w:val="24"/>
          <w:lang w:eastAsia="zh-CN"/>
        </w:rPr>
        <w:t>91</w:t>
      </w:r>
      <w:r w:rsidR="005B5028">
        <w:rPr>
          <w:rFonts w:ascii="Arial" w:hAnsi="Arial" w:cs="Arial"/>
          <w:b/>
          <w:sz w:val="24"/>
          <w:lang w:eastAsia="zh-CN"/>
        </w:rPr>
        <w:t>rev0</w:t>
      </w:r>
      <w:r w:rsidR="00281199">
        <w:rPr>
          <w:rFonts w:ascii="Arial" w:hAnsi="Arial" w:cs="Arial"/>
          <w:b/>
          <w:sz w:val="24"/>
          <w:lang w:eastAsia="zh-CN"/>
        </w:rPr>
        <w:t>2</w:t>
      </w:r>
    </w:p>
    <w:p w14:paraId="60C6B4FE" w14:textId="5E2534D0" w:rsidR="003731E7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EA3ABD">
        <w:rPr>
          <w:rFonts w:ascii="Arial" w:hAnsi="Arial" w:cs="Arial"/>
          <w:b/>
          <w:sz w:val="24"/>
        </w:rPr>
        <w:tab/>
      </w:r>
      <w:r w:rsidR="00EA3ABD">
        <w:rPr>
          <w:rFonts w:eastAsia="Batang" w:cs="Arial"/>
          <w:sz w:val="18"/>
          <w:szCs w:val="18"/>
          <w:lang w:eastAsia="zh-CN"/>
        </w:rPr>
        <w:t>(revision of SP-211171)</w:t>
      </w:r>
    </w:p>
    <w:p w14:paraId="7CBC3316" w14:textId="77777777" w:rsidR="003731E7" w:rsidRDefault="003731E7" w:rsidP="00F64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8600FF" w14:textId="39AF298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46887">
        <w:rPr>
          <w:b/>
          <w:i/>
          <w:noProof/>
          <w:sz w:val="24"/>
          <w:szCs w:val="24"/>
        </w:rPr>
        <w:t>S</w:t>
      </w:r>
      <w:r w:rsidR="003731E7">
        <w:rPr>
          <w:b/>
          <w:i/>
          <w:noProof/>
          <w:sz w:val="24"/>
          <w:szCs w:val="24"/>
        </w:rPr>
        <w:t>2</w:t>
      </w:r>
      <w:r w:rsidR="00B46887">
        <w:rPr>
          <w:b/>
          <w:i/>
          <w:noProof/>
          <w:sz w:val="24"/>
          <w:szCs w:val="24"/>
        </w:rPr>
        <w:t>-21</w:t>
      </w:r>
      <w:r w:rsidR="003731E7">
        <w:rPr>
          <w:b/>
          <w:i/>
          <w:noProof/>
          <w:sz w:val="24"/>
          <w:szCs w:val="24"/>
        </w:rPr>
        <w:t>09358</w:t>
      </w:r>
    </w:p>
    <w:p w14:paraId="6AA166CE" w14:textId="71B31DD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70C1B44A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r w:rsidR="007B79AF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7B79AF" w:rsidRPr="007B79AF">
        <w:rPr>
          <w:rFonts w:ascii="Arial" w:eastAsia="Batang" w:hAnsi="Arial"/>
          <w:b/>
          <w:lang w:val="en-US" w:eastAsia="zh-CN"/>
        </w:rPr>
        <w:t>Tejas</w:t>
      </w:r>
      <w:proofErr w:type="spellEnd"/>
      <w:r w:rsidR="007B79AF" w:rsidRPr="007B79AF">
        <w:rPr>
          <w:rFonts w:ascii="Arial" w:eastAsia="Batang" w:hAnsi="Arial"/>
          <w:b/>
          <w:lang w:val="en-US" w:eastAsia="zh-CN"/>
        </w:rPr>
        <w:t xml:space="preserve"> Networks</w:t>
      </w:r>
      <w:r w:rsidR="007B79AF">
        <w:rPr>
          <w:rFonts w:ascii="Arial" w:eastAsia="Batang" w:hAnsi="Arial"/>
          <w:b/>
          <w:lang w:val="en-US" w:eastAsia="zh-CN"/>
        </w:rPr>
        <w:t>, UIC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450A2F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3B00BF7B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10234995" w:rsidR="009F77B8" w:rsidRDefault="009F77B8" w:rsidP="00C951AA">
      <w:pPr>
        <w:pStyle w:val="B1"/>
      </w:pPr>
      <w:r>
        <w:lastRenderedPageBreak/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6086B3AF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15C8CA0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237D17CB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106901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5ADB2BC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252A79DC" w:rsidR="00C54E31" w:rsidRPr="00FF2903" w:rsidRDefault="00C54E31" w:rsidP="00C951AA"/>
        </w:tc>
        <w:tc>
          <w:tcPr>
            <w:tcW w:w="2447" w:type="dxa"/>
          </w:tcPr>
          <w:p w14:paraId="701672D3" w14:textId="156F5BF3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1B90E85F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778025EB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6C273CEF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38599DDA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610985F1" w:rsidR="00C951AA" w:rsidRDefault="00C951AA" w:rsidP="00C951AA"/>
        </w:tc>
        <w:tc>
          <w:tcPr>
            <w:tcW w:w="2447" w:type="dxa"/>
          </w:tcPr>
          <w:p w14:paraId="2E4D0119" w14:textId="45644EE9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34340AC0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4B8D33E0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030C0733" w:rsidR="00C951AA" w:rsidRPr="00FF2903" w:rsidRDefault="00C951AA" w:rsidP="00C951AA"/>
        </w:tc>
        <w:tc>
          <w:tcPr>
            <w:tcW w:w="1605" w:type="dxa"/>
          </w:tcPr>
          <w:p w14:paraId="5CC906D9" w14:textId="7F7CD570" w:rsidR="00C951AA" w:rsidRPr="00FF2903" w:rsidRDefault="00C951AA" w:rsidP="00C951AA"/>
        </w:tc>
        <w:tc>
          <w:tcPr>
            <w:tcW w:w="1605" w:type="dxa"/>
          </w:tcPr>
          <w:p w14:paraId="1EA4B218" w14:textId="73152671" w:rsidR="00C951AA" w:rsidRPr="00FF2903" w:rsidRDefault="00C951AA" w:rsidP="00C951AA"/>
        </w:tc>
        <w:tc>
          <w:tcPr>
            <w:tcW w:w="2447" w:type="dxa"/>
          </w:tcPr>
          <w:p w14:paraId="2F511298" w14:textId="0D70BE75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3947364B" w:rsidR="00C951AA" w:rsidRPr="00C951AA" w:rsidRDefault="00C951AA" w:rsidP="00C951AA"/>
        </w:tc>
        <w:tc>
          <w:tcPr>
            <w:tcW w:w="1605" w:type="dxa"/>
          </w:tcPr>
          <w:p w14:paraId="2B5979B7" w14:textId="7BFAA007" w:rsidR="00C951AA" w:rsidRPr="00FA21EF" w:rsidRDefault="00C951AA" w:rsidP="00C951AA"/>
        </w:tc>
        <w:tc>
          <w:tcPr>
            <w:tcW w:w="1605" w:type="dxa"/>
          </w:tcPr>
          <w:p w14:paraId="229F3CD2" w14:textId="58DA2301" w:rsidR="00C951AA" w:rsidRPr="00FF2903" w:rsidRDefault="00C951AA" w:rsidP="00C951AA"/>
        </w:tc>
        <w:tc>
          <w:tcPr>
            <w:tcW w:w="2447" w:type="dxa"/>
          </w:tcPr>
          <w:p w14:paraId="51ED07E0" w14:textId="437DBDF2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  <w:bookmarkEnd w:id="5"/>
    </w:tbl>
    <w:p w14:paraId="157F3CB1" w14:textId="40018D97" w:rsidR="006C2E80" w:rsidRDefault="006C2E80" w:rsidP="00C951AA"/>
    <w:p w14:paraId="16A1AE9A" w14:textId="49ECCBEC" w:rsidR="00644E12" w:rsidRPr="00DE4CD1" w:rsidRDefault="00C54E31" w:rsidP="00C951AA">
      <w:bookmarkStart w:id="6" w:name="_Hlk85813699"/>
      <w:bookmarkEnd w:id="4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1C5802DD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10F11">
        <w:t>3</w:t>
      </w:r>
      <w:r w:rsidR="00446049">
        <w:t xml:space="preserve"> </w:t>
      </w:r>
      <w:r w:rsidR="003E42FC">
        <w:t xml:space="preserve"> </w:t>
      </w:r>
    </w:p>
    <w:p w14:paraId="7864D5AF" w14:textId="7772A1DD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210F11">
        <w:t>9</w:t>
      </w:r>
      <w:r w:rsidR="00446049">
        <w:t xml:space="preserve">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5A088" w14:textId="77777777" w:rsidR="006B016B" w:rsidRDefault="006B016B" w:rsidP="00C951AA">
      <w:r>
        <w:separator/>
      </w:r>
    </w:p>
  </w:endnote>
  <w:endnote w:type="continuationSeparator" w:id="0">
    <w:p w14:paraId="0359B0F9" w14:textId="77777777" w:rsidR="006B016B" w:rsidRDefault="006B016B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CB159" w14:textId="77777777" w:rsidR="006B016B" w:rsidRDefault="006B016B" w:rsidP="00C951AA">
      <w:r>
        <w:separator/>
      </w:r>
    </w:p>
  </w:footnote>
  <w:footnote w:type="continuationSeparator" w:id="0">
    <w:p w14:paraId="175383EC" w14:textId="77777777" w:rsidR="006B016B" w:rsidRDefault="006B016B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2A0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1837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2000-02-29T11:31:00Z</cp:lastPrinted>
  <dcterms:created xsi:type="dcterms:W3CDTF">2021-12-12T19:51:00Z</dcterms:created>
  <dcterms:modified xsi:type="dcterms:W3CDTF">2021-12-12T19:51:00Z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